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0063_0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U Fritz-Löffler-Platz - Gleisbau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Gleisbau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